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1B430780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C4B65">
        <w:rPr>
          <w:rFonts w:cs="Arial"/>
          <w:b/>
          <w:noProof/>
          <w:sz w:val="24"/>
        </w:rPr>
        <w:t>0</w:t>
      </w:r>
      <w:r w:rsidR="00947CC0">
        <w:rPr>
          <w:rFonts w:cs="Arial"/>
          <w:b/>
          <w:noProof/>
          <w:sz w:val="24"/>
        </w:rPr>
        <w:t>1407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1BC389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bookmarkStart w:id="0" w:name="OLE_LINK57"/>
      <w:bookmarkStart w:id="1" w:name="OLE_LINK58"/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2693DD3F" w:rsidR="00B20D57" w:rsidRDefault="00AA3AD9" w:rsidP="00F13995">
      <w:pPr>
        <w:rPr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B20D57">
        <w:rPr>
          <w:b/>
          <w:bCs/>
        </w:rPr>
        <w:t xml:space="preserve">Reply LS on Service Layer aspects for 5G MBS </w:t>
      </w:r>
      <w:hyperlink r:id="rId12" w:history="1">
        <w:r w:rsidR="00932A89" w:rsidRPr="00947CC0">
          <w:rPr>
            <w:b/>
            <w:bCs/>
          </w:rPr>
          <w:t>S2-2100026</w:t>
        </w:r>
      </w:hyperlink>
      <w:r w:rsidR="00932A89" w:rsidRPr="00947CC0">
        <w:rPr>
          <w:b/>
          <w:bCs/>
        </w:rPr>
        <w:t xml:space="preserve"> (S4-201586)</w:t>
      </w:r>
    </w:p>
    <w:p w14:paraId="58016575" w14:textId="5F8C63B3" w:rsidR="00EA7232" w:rsidRPr="00EA7232" w:rsidRDefault="00BF4923" w:rsidP="00947CC0">
      <w:pPr>
        <w:ind w:left="720" w:firstLine="720"/>
        <w:rPr>
          <w:b/>
          <w:bCs/>
        </w:rPr>
      </w:pPr>
      <w:r w:rsidRPr="000E602C">
        <w:rPr>
          <w:b/>
          <w:bCs/>
        </w:rPr>
        <w:t xml:space="preserve">LS on Service Layer aspects for 5G MBS </w:t>
      </w:r>
      <w:hyperlink r:id="rId13" w:tgtFrame="_blank" w:history="1">
        <w:r w:rsidR="007F0DA1">
          <w:rPr>
            <w:rStyle w:val="Hyperlink"/>
            <w:b/>
            <w:bCs/>
          </w:rPr>
          <w:t>S2-2100263</w:t>
        </w:r>
      </w:hyperlink>
      <w:r w:rsidR="007F0DA1" w:rsidRPr="000E602C">
        <w:rPr>
          <w:b/>
          <w:bCs/>
        </w:rPr>
        <w:t xml:space="preserve"> </w:t>
      </w:r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5" w:name="S2-2100263"/>
      <w:bookmarkEnd w:id="5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2"/>
    <w:bookmarkEnd w:id="3"/>
    <w:bookmarkEnd w:id="4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0867C028" w:rsidR="00B97703" w:rsidRPr="000E602C" w:rsidRDefault="00B97703" w:rsidP="00F13995">
      <w:pPr>
        <w:rPr>
          <w:b/>
          <w:bCs/>
        </w:rPr>
      </w:pPr>
      <w:bookmarkStart w:id="6" w:name="OLE_LINK45"/>
      <w:bookmarkStart w:id="7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  <w:r w:rsidR="00A93E26">
        <w:rPr>
          <w:b/>
          <w:bCs/>
        </w:rPr>
        <w:t>, CT4</w:t>
      </w:r>
    </w:p>
    <w:bookmarkEnd w:id="6"/>
    <w:bookmarkEnd w:id="7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4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DF2A60" w14:textId="53E8F987" w:rsidR="00654D8B" w:rsidRDefault="0068358D" w:rsidP="00654D8B">
      <w:pPr>
        <w:spacing w:before="120"/>
      </w:pPr>
      <w:r>
        <w:rPr>
          <w:lang w:eastAsia="ko-KR"/>
        </w:rPr>
        <w:t xml:space="preserve">SA2 thanks SA4 for the LS </w:t>
      </w:r>
      <w:r w:rsidR="00482103">
        <w:rPr>
          <w:lang w:eastAsia="ko-KR"/>
        </w:rPr>
        <w:t xml:space="preserve">and Reply LS </w:t>
      </w:r>
      <w:r>
        <w:rPr>
          <w:lang w:eastAsia="ko-KR"/>
        </w:rPr>
        <w:t xml:space="preserve">on Service Layer aspects for 5G MBS”. </w:t>
      </w:r>
      <w:r w:rsidR="00654D8B">
        <w:t>SA2 would like to inform SA4 that SA2 has discussed and agreed to replace “MBSF-C” with “MBSF” and replace “MBSF-U” with “MBSTF”.</w:t>
      </w:r>
    </w:p>
    <w:p w14:paraId="20DCAAFF" w14:textId="77777777" w:rsidR="004B501F" w:rsidRDefault="004B501F" w:rsidP="00F13995">
      <w:pPr>
        <w:rPr>
          <w:lang w:eastAsia="ko-KR"/>
        </w:rPr>
      </w:pPr>
    </w:p>
    <w:p w14:paraId="1403DB93" w14:textId="2BB9A24F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questions raised by SA4</w:t>
      </w:r>
      <w:r w:rsidR="006838F6">
        <w:rPr>
          <w:lang w:eastAsia="ko-KR"/>
        </w:rPr>
        <w:t xml:space="preserve"> in </w:t>
      </w:r>
      <w:hyperlink r:id="rId15" w:tgtFrame="_blank" w:history="1">
        <w:r w:rsidR="006838F6" w:rsidRPr="00947CC0">
          <w:rPr>
            <w:rStyle w:val="Hyperlink"/>
          </w:rPr>
          <w:t>S2-2100263</w:t>
        </w:r>
      </w:hyperlink>
      <w:r w:rsidR="004B501F">
        <w:t>(</w:t>
      </w:r>
      <w:r w:rsidR="006838F6">
        <w:t>S4-210345</w:t>
      </w:r>
      <w:r w:rsidR="004B501F">
        <w:t>)</w:t>
      </w:r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>SA4 kindly asks SA2 to confirm the work split for MB2, in case the GCS AS desires to use FEC encoding</w:t>
      </w:r>
      <w:r w:rsidRPr="00F13995">
        <w:t>.</w:t>
      </w:r>
    </w:p>
    <w:p w14:paraId="17DAD835" w14:textId="475A1080" w:rsidR="009C3764" w:rsidRDefault="009C3764" w:rsidP="00F13995">
      <w:r>
        <w:t>[</w:t>
      </w:r>
      <w:r w:rsidRPr="00EE5EEA">
        <w:rPr>
          <w:b/>
          <w:bCs/>
        </w:rPr>
        <w:t>SA2 answer</w:t>
      </w:r>
      <w:r>
        <w:t xml:space="preserve">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</w:t>
      </w:r>
      <w:r w:rsidR="00144226">
        <w:t>.</w:t>
      </w:r>
    </w:p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516F557E" w14:textId="3F5E93AF" w:rsidR="002D74B3" w:rsidRDefault="00264DA4">
      <w:r w:rsidRPr="009D4780">
        <w:t>[</w:t>
      </w:r>
      <w:r w:rsidRPr="00EE5EEA">
        <w:rPr>
          <w:b/>
          <w:bCs/>
        </w:rPr>
        <w:t>SA2 answer</w:t>
      </w:r>
      <w:r w:rsidRPr="009D4780">
        <w:t>]</w:t>
      </w:r>
      <w:r w:rsidR="0054095F">
        <w:t>:</w:t>
      </w:r>
      <w:r w:rsidR="002932EE" w:rsidRPr="009D4780">
        <w:t xml:space="preserve"> SA2 could not reach consensus on Nmbsu interface being SBA-based or not. </w:t>
      </w:r>
      <w:r w:rsidR="002D74B3" w:rsidRPr="009D4780">
        <w:t xml:space="preserve">However, irrespective of that it should be possible to implement the </w:t>
      </w:r>
      <w:r w:rsidR="00783537" w:rsidRPr="009D4780">
        <w:t>API/</w:t>
      </w:r>
      <w:r w:rsidR="002D74B3" w:rsidRPr="009D4780">
        <w:t>protocol for the related interface also in other functions than MBSF, provided that the function is in the same trust domain as the MBST</w:t>
      </w:r>
      <w:r w:rsidR="0054095F">
        <w:t>F.</w:t>
      </w:r>
    </w:p>
    <w:p w14:paraId="52AEE4F3" w14:textId="740C345F" w:rsidR="00AB1126" w:rsidRDefault="00AB1126" w:rsidP="00F13995">
      <w:r>
        <w:rPr>
          <w:lang w:eastAsia="ko-KR"/>
        </w:rPr>
        <w:t xml:space="preserve">SA2 would like to provide answers to the questions raised by SA4 in </w:t>
      </w:r>
      <w:hyperlink r:id="rId16" w:history="1">
        <w:r w:rsidR="00495CE1" w:rsidRPr="00947CC0">
          <w:rPr>
            <w:rStyle w:val="Hyperlink"/>
            <w:b/>
            <w:bCs/>
          </w:rPr>
          <w:t>S2-2100026</w:t>
        </w:r>
      </w:hyperlink>
      <w:r w:rsidR="00495CE1">
        <w:t xml:space="preserve"> (S4-201586):</w:t>
      </w:r>
    </w:p>
    <w:p w14:paraId="017C3F16" w14:textId="77777777" w:rsidR="0054095F" w:rsidRDefault="0054095F" w:rsidP="00DE1AF4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48FB110E" w14:textId="14865BCB" w:rsidR="00DE1AF4" w:rsidRDefault="00DE1AF4" w:rsidP="00DE1AF4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Inform SA4 once the 5G MBS reference architecture is stable</w:t>
      </w:r>
    </w:p>
    <w:p w14:paraId="694B708B" w14:textId="77777777" w:rsidR="009D4780" w:rsidRDefault="009D478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661C5AEF" w14:textId="36F17CB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947CC0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947CC0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Currently the content of the architecture is stable, and TR 23.757. Version 1.3.0 of the TR containing the agreed updates of SA2#143e will be available shortly after the end of the meeting at https://www.3gpp.org/ftp/Specs/latest-drafts.</w:t>
      </w:r>
    </w:p>
    <w:p w14:paraId="3387AA93" w14:textId="77777777" w:rsidR="00E925A3" w:rsidRDefault="00E925A3" w:rsidP="00E925A3"/>
    <w:p w14:paraId="0FA0741B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Add a Note to your 5MBS Technical Specification that the AF can also support the separation of control plane and user plane”</w:t>
      </w:r>
    </w:p>
    <w:p w14:paraId="141BE7F1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78E3D379" w14:textId="5E058067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 xml:space="preserve">SA2 </w:t>
      </w:r>
      <w:r w:rsidR="003B5EF6">
        <w:rPr>
          <w:rFonts w:ascii="Arial" w:hAnsi="Arial" w:cs="Arial"/>
          <w:color w:val="000000"/>
        </w:rPr>
        <w:t xml:space="preserve">has added </w:t>
      </w:r>
      <w:r w:rsidR="00DE1AF4" w:rsidRPr="00DE1AF4">
        <w:rPr>
          <w:rFonts w:ascii="Arial" w:hAnsi="Arial" w:cs="Arial"/>
          <w:color w:val="000000"/>
        </w:rPr>
        <w:t xml:space="preserve">a </w:t>
      </w:r>
      <w:r w:rsidR="003B5EF6">
        <w:rPr>
          <w:rFonts w:ascii="Arial" w:hAnsi="Arial" w:cs="Arial"/>
          <w:color w:val="000000"/>
        </w:rPr>
        <w:t>NOTE</w:t>
      </w:r>
      <w:r w:rsidR="00DE1AF4" w:rsidRPr="00DE1AF4">
        <w:rPr>
          <w:rFonts w:ascii="Arial" w:hAnsi="Arial" w:cs="Arial"/>
          <w:color w:val="000000"/>
        </w:rPr>
        <w:t xml:space="preserve"> referring </w:t>
      </w:r>
      <w:r w:rsidR="003B5EF6">
        <w:rPr>
          <w:rFonts w:ascii="Arial" w:hAnsi="Arial" w:cs="Arial"/>
          <w:color w:val="000000"/>
        </w:rPr>
        <w:t xml:space="preserve">to </w:t>
      </w:r>
      <w:r w:rsidR="00DE1AF4" w:rsidRPr="00DE1AF4">
        <w:rPr>
          <w:rFonts w:ascii="Arial" w:hAnsi="Arial" w:cs="Arial"/>
          <w:color w:val="000000"/>
        </w:rPr>
        <w:t xml:space="preserve">SA4 specification in </w:t>
      </w:r>
      <w:r w:rsidR="00DE1AF4" w:rsidRPr="00DE1AF4">
        <w:rPr>
          <w:rFonts w:ascii="Arial" w:hAnsi="Arial" w:cs="Arial"/>
          <w:color w:val="000000"/>
          <w:lang w:val="en-US"/>
        </w:rPr>
        <w:t>the Annex A.3</w:t>
      </w:r>
      <w:r w:rsidR="003B5EF6">
        <w:rPr>
          <w:rFonts w:ascii="Arial" w:hAnsi="Arial" w:cs="Arial"/>
          <w:color w:val="000000"/>
          <w:lang w:val="en-US"/>
        </w:rPr>
        <w:t xml:space="preserve"> of TR 23.757</w:t>
      </w:r>
      <w:r w:rsidR="00DE1AF4" w:rsidRPr="00DE1AF4">
        <w:rPr>
          <w:rFonts w:ascii="Arial" w:hAnsi="Arial" w:cs="Arial"/>
          <w:color w:val="000000"/>
        </w:rPr>
        <w:t>.</w:t>
      </w:r>
    </w:p>
    <w:p w14:paraId="18F93C6F" w14:textId="77777777" w:rsidR="00B5151C" w:rsidRDefault="00B5151C" w:rsidP="00B5151C"/>
    <w:p w14:paraId="008B24A3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Confirm that SA4 will define the detailed MBSF functions (MBSF-C and MBSF-U entities) as well as the Nmbsu Interface”</w:t>
      </w:r>
    </w:p>
    <w:p w14:paraId="7B1D1DD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1FCDF35E" w14:textId="0D9DD5BB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F827D3">
        <w:rPr>
          <w:rFonts w:ascii="Arial" w:hAnsi="Arial" w:cs="Arial"/>
          <w:color w:val="000000"/>
        </w:rPr>
        <w:t>SA2 expects</w:t>
      </w:r>
      <w:r w:rsidR="00186817"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SA4 will define the detailed MBSF and MBSTF functions and Nmbsu interface</w:t>
      </w:r>
      <w:r w:rsidR="00186817">
        <w:rPr>
          <w:rFonts w:ascii="Arial" w:hAnsi="Arial" w:cs="Arial"/>
          <w:color w:val="000000"/>
        </w:rPr>
        <w:t xml:space="preserve"> </w:t>
      </w:r>
      <w:r w:rsidR="00847839">
        <w:rPr>
          <w:rFonts w:ascii="Arial" w:hAnsi="Arial" w:cs="Arial"/>
          <w:color w:val="000000"/>
        </w:rPr>
        <w:t>together with SA6 and CT4</w:t>
      </w:r>
      <w:r w:rsidR="00DE1AF4" w:rsidRPr="00DE1AF4">
        <w:rPr>
          <w:rFonts w:ascii="Arial" w:hAnsi="Arial" w:cs="Arial"/>
          <w:color w:val="000000"/>
        </w:rPr>
        <w:t>.</w:t>
      </w:r>
      <w:r w:rsidR="00DE1AF4" w:rsidRPr="00DE1AF4">
        <w:rPr>
          <w:rFonts w:ascii="Arial" w:hAnsi="Arial" w:cs="Arial"/>
          <w:b/>
          <w:color w:val="000000"/>
        </w:rPr>
        <w:t xml:space="preserve"> </w:t>
      </w:r>
    </w:p>
    <w:p w14:paraId="5967739A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7B169EE8" w14:textId="557089E8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the N6 transport options</w:t>
      </w:r>
    </w:p>
    <w:p w14:paraId="0E2BD54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4182A845" w14:textId="270F39D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SA2 would like to confirm that N6 offer two transport options, either direct IP Multicast or a unicast tunnel (MB2-U). When </w:t>
      </w:r>
      <w:r w:rsidR="00DE1AF4" w:rsidRPr="00DE1AF4">
        <w:rPr>
          <w:rFonts w:ascii="Arial" w:hAnsi="Arial" w:cs="Arial"/>
          <w:color w:val="000000"/>
          <w:lang w:val="en-US"/>
        </w:rPr>
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</w:r>
    </w:p>
    <w:p w14:paraId="4439A90E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55C960A0" w14:textId="56C44FE3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whether an IP Multicast stream can be sourced from an external AF</w:t>
      </w:r>
    </w:p>
    <w:p w14:paraId="2003DD58" w14:textId="773C16A1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Yes. IP multicast data can be sourced from an external AF, and Configuration 1 </w:t>
      </w:r>
      <w:r w:rsidR="003B5EF6">
        <w:rPr>
          <w:rFonts w:ascii="Arial" w:hAnsi="Arial" w:cs="Arial"/>
          <w:color w:val="000000"/>
        </w:rPr>
        <w:t xml:space="preserve">in TR 23.757 Annex A.3 </w:t>
      </w:r>
      <w:r w:rsidR="00DE1AF4" w:rsidRPr="00DE1AF4">
        <w:rPr>
          <w:rFonts w:ascii="Arial" w:hAnsi="Arial" w:cs="Arial"/>
          <w:color w:val="000000"/>
        </w:rPr>
        <w:t xml:space="preserve">is not expected to </w:t>
      </w:r>
      <w:r w:rsidR="00766B20">
        <w:rPr>
          <w:rFonts w:ascii="Arial" w:hAnsi="Arial" w:cs="Arial"/>
          <w:color w:val="000000"/>
        </w:rPr>
        <w:t xml:space="preserve">be </w:t>
      </w:r>
      <w:r w:rsidR="00DE1AF4" w:rsidRPr="00DE1AF4">
        <w:rPr>
          <w:rFonts w:ascii="Arial" w:hAnsi="Arial" w:cs="Arial"/>
          <w:color w:val="000000"/>
        </w:rPr>
        <w:t xml:space="preserve">limited to MCS/GCS only. </w:t>
      </w:r>
    </w:p>
    <w:p w14:paraId="22943F20" w14:textId="77777777" w:rsidR="00B5151C" w:rsidRDefault="00B5151C" w:rsidP="00B5151C"/>
    <w:p w14:paraId="14CE5EE8" w14:textId="77777777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SYNC and / or RoHC in the MBSF”</w:t>
      </w:r>
    </w:p>
    <w:p w14:paraId="2FD85001" w14:textId="1ED7E282" w:rsidR="00DE1AF4" w:rsidRPr="00947CC0" w:rsidRDefault="00766B2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CD2F1B" w:rsidRPr="00947CC0">
        <w:rPr>
          <w:rFonts w:ascii="Arial" w:hAnsi="Arial" w:cs="Arial"/>
          <w:bCs/>
          <w:color w:val="000000"/>
        </w:rPr>
        <w:t xml:space="preserve">Please refer to RAN2 response in </w:t>
      </w:r>
      <w:hyperlink r:id="rId17" w:history="1">
        <w:r w:rsidR="00CD2F1B" w:rsidRPr="00947CC0">
          <w:rPr>
            <w:rFonts w:ascii="Arial" w:hAnsi="Arial" w:cs="Arial"/>
            <w:bCs/>
            <w:color w:val="000000"/>
          </w:rPr>
          <w:t>S2-2100142</w:t>
        </w:r>
      </w:hyperlink>
      <w:r w:rsidR="002621D3">
        <w:rPr>
          <w:rFonts w:ascii="Arial" w:hAnsi="Arial" w:cs="Arial"/>
          <w:bCs/>
          <w:color w:val="000000"/>
        </w:rPr>
        <w:t>,</w:t>
      </w:r>
      <w:r w:rsidR="008D24E4" w:rsidRPr="008D24E4">
        <w:rPr>
          <w:rFonts w:ascii="Arial" w:hAnsi="Arial" w:cs="Arial"/>
          <w:color w:val="000000" w:themeColor="text1"/>
        </w:rPr>
        <w:t>.</w:t>
      </w:r>
      <w:r w:rsidR="00061ED0">
        <w:rPr>
          <w:rFonts w:ascii="Arial" w:hAnsi="Arial" w:cs="Arial"/>
          <w:color w:val="000000" w:themeColor="text1"/>
        </w:rPr>
        <w:t>/</w:t>
      </w:r>
      <w:r w:rsidR="00CD2F1B" w:rsidRPr="00947CC0">
        <w:rPr>
          <w:rFonts w:ascii="Arial" w:hAnsi="Arial" w:cs="Arial"/>
          <w:bCs/>
          <w:color w:val="000000"/>
        </w:rPr>
        <w:t xml:space="preserve">R2-2102480 and RAN3 response in </w:t>
      </w:r>
      <w:hyperlink r:id="rId18" w:history="1">
        <w:r w:rsidR="00CD2F1B" w:rsidRPr="00947CC0">
          <w:rPr>
            <w:rFonts w:ascii="Arial" w:hAnsi="Arial" w:cs="Arial"/>
            <w:bCs/>
            <w:color w:val="000000"/>
          </w:rPr>
          <w:t>S2-2100110</w:t>
        </w:r>
      </w:hyperlink>
      <w:r w:rsidR="00CD2F1B" w:rsidRPr="00947CC0">
        <w:rPr>
          <w:rFonts w:ascii="Arial" w:hAnsi="Arial" w:cs="Arial"/>
          <w:bCs/>
          <w:color w:val="000000"/>
        </w:rPr>
        <w:t>/R3-211296.</w:t>
      </w:r>
    </w:p>
    <w:p w14:paraId="52BAC117" w14:textId="77777777" w:rsidR="0054095F" w:rsidRDefault="0054095F" w:rsidP="00766B20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22463B17" w14:textId="259B528D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feedback on the SBA-based design assumption for Nmbsu</w:t>
      </w:r>
    </w:p>
    <w:p w14:paraId="69B60F75" w14:textId="53D37ACB" w:rsidR="00C6665D" w:rsidRPr="0054095F" w:rsidRDefault="00766B20" w:rsidP="00E925A3">
      <w:pPr>
        <w:overflowPunct/>
        <w:autoSpaceDE/>
        <w:autoSpaceDN/>
        <w:adjustRightInd/>
        <w:spacing w:after="0"/>
        <w:textAlignment w:val="auto"/>
        <w:rPr>
          <w:bCs/>
        </w:rPr>
      </w:pPr>
      <w:r w:rsidRPr="0054095F">
        <w:rPr>
          <w:bCs/>
        </w:rPr>
        <w:t xml:space="preserve">[SA2 answer]: </w:t>
      </w:r>
      <w:r w:rsidR="00414B0B" w:rsidRPr="0054095F">
        <w:rPr>
          <w:bCs/>
        </w:rPr>
        <w:t xml:space="preserve">SA2 could not reach consensus on Nmbsu interface being SBA-based or not. As such, </w:t>
      </w:r>
      <w:r w:rsidR="00C6665D" w:rsidRPr="0054095F">
        <w:rPr>
          <w:bCs/>
        </w:rPr>
        <w:t>SA2 encourages SA4, SA6 and CT4 to investigate the issue further</w:t>
      </w:r>
      <w:r w:rsidR="002D74B3" w:rsidRPr="0054095F">
        <w:rPr>
          <w:bCs/>
        </w:rPr>
        <w:t xml:space="preserve"> </w:t>
      </w:r>
      <w:r w:rsidR="00414B0B" w:rsidRPr="0054095F">
        <w:rPr>
          <w:bCs/>
        </w:rPr>
        <w:t>and provide their decision.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7E45D0" w:rsidRDefault="00B97703" w:rsidP="00F13995">
      <w:pPr>
        <w:rPr>
          <w:b/>
          <w:bCs/>
        </w:rPr>
      </w:pPr>
      <w:r w:rsidRPr="007E45D0">
        <w:rPr>
          <w:b/>
          <w:bCs/>
        </w:rPr>
        <w:t>To</w:t>
      </w:r>
      <w:r w:rsidR="000F6242" w:rsidRPr="007E45D0">
        <w:rPr>
          <w:b/>
          <w:bCs/>
        </w:rPr>
        <w:t xml:space="preserve"> </w:t>
      </w:r>
      <w:r w:rsidR="00F13995" w:rsidRPr="007E45D0">
        <w:rPr>
          <w:b/>
          <w:bCs/>
        </w:rPr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2E2CD" w14:textId="77777777" w:rsidR="002E2D21" w:rsidRDefault="002E2D21" w:rsidP="00F13995">
      <w:r>
        <w:separator/>
      </w:r>
    </w:p>
  </w:endnote>
  <w:endnote w:type="continuationSeparator" w:id="0">
    <w:p w14:paraId="6532A804" w14:textId="77777777" w:rsidR="002E2D21" w:rsidRDefault="002E2D21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906C6" w14:textId="77777777" w:rsidR="002E2D21" w:rsidRDefault="002E2D21" w:rsidP="00F13995">
      <w:r>
        <w:separator/>
      </w:r>
    </w:p>
  </w:footnote>
  <w:footnote w:type="continuationSeparator" w:id="0">
    <w:p w14:paraId="3EE05A4E" w14:textId="77777777" w:rsidR="002E2D21" w:rsidRDefault="002E2D21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1ED0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69D"/>
    <w:rsid w:val="001F4DA0"/>
    <w:rsid w:val="001F4F21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7436"/>
    <w:rsid w:val="0028281E"/>
    <w:rsid w:val="00285B3A"/>
    <w:rsid w:val="0028659A"/>
    <w:rsid w:val="002932E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D74B3"/>
    <w:rsid w:val="002E2D21"/>
    <w:rsid w:val="002F1940"/>
    <w:rsid w:val="002F210B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4B0B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095F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93280"/>
    <w:rsid w:val="006A052B"/>
    <w:rsid w:val="006A60B8"/>
    <w:rsid w:val="006A7350"/>
    <w:rsid w:val="006B3F48"/>
    <w:rsid w:val="006B4EB6"/>
    <w:rsid w:val="006B611D"/>
    <w:rsid w:val="006C1E68"/>
    <w:rsid w:val="00715DD6"/>
    <w:rsid w:val="00717A39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3537"/>
    <w:rsid w:val="00785D50"/>
    <w:rsid w:val="00787F27"/>
    <w:rsid w:val="007A2CEF"/>
    <w:rsid w:val="007D0284"/>
    <w:rsid w:val="007E45D0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24E4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CC0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D4780"/>
    <w:rsid w:val="009D7BA3"/>
    <w:rsid w:val="009E026A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22F0"/>
    <w:rsid w:val="00AE4BA6"/>
    <w:rsid w:val="00AF53CD"/>
    <w:rsid w:val="00B03662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D5DF8"/>
    <w:rsid w:val="00BE2251"/>
    <w:rsid w:val="00BF1E75"/>
    <w:rsid w:val="00BF4923"/>
    <w:rsid w:val="00C00DE6"/>
    <w:rsid w:val="00C06F28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6665D"/>
    <w:rsid w:val="00C674E1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5EEA"/>
    <w:rsid w:val="00EE6754"/>
    <w:rsid w:val="00EF1E13"/>
    <w:rsid w:val="00F13995"/>
    <w:rsid w:val="00F145FD"/>
    <w:rsid w:val="00F17876"/>
    <w:rsid w:val="00F30FCF"/>
    <w:rsid w:val="00F367E8"/>
    <w:rsid w:val="00F40B8A"/>
    <w:rsid w:val="00F41356"/>
    <w:rsid w:val="00F827D3"/>
    <w:rsid w:val="00F86659"/>
    <w:rsid w:val="00FB071E"/>
    <w:rsid w:val="00FB3D77"/>
    <w:rsid w:val="00FB403C"/>
    <w:rsid w:val="00FD39E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43e_Electronic/Docs/S2-2100263.zip" TargetMode="External"/><Relationship Id="rId18" Type="http://schemas.openxmlformats.org/officeDocument/2006/relationships/hyperlink" Target="https://www.3gpp.org/ftp/tsg_sa/WG2_Arch/TSGS2_143e_Electronic/Docs/S2-210011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3e_Electronic/Docs/S2-2100026.zip" TargetMode="External"/><Relationship Id="rId17" Type="http://schemas.openxmlformats.org/officeDocument/2006/relationships/hyperlink" Target="https://www.3gpp.org/ftp/tsg_sa/WG2_Arch/TSGS2_143e_Electronic/Docs/S2-210014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3e_Electronic/Docs/S2-210002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3e_Electronic/Docs/S2-210026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7</cp:revision>
  <cp:lastPrinted>2002-04-23T08:10:00Z</cp:lastPrinted>
  <dcterms:created xsi:type="dcterms:W3CDTF">2021-03-10T12:07:00Z</dcterms:created>
  <dcterms:modified xsi:type="dcterms:W3CDTF">2021-03-10T12:12:00Z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